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7D79" w14:textId="586507AF" w:rsidR="00B97703" w:rsidRPr="0088156A" w:rsidRDefault="004E3939" w:rsidP="00FB4B22">
      <w:pPr>
        <w:pStyle w:val="Header"/>
        <w:tabs>
          <w:tab w:val="right" w:pos="9639"/>
        </w:tabs>
        <w:jc w:val="both"/>
        <w:rPr>
          <w:rFonts w:cs="Arial"/>
          <w:b w:val="0"/>
          <w:bCs/>
          <w:sz w:val="22"/>
        </w:rPr>
      </w:pPr>
      <w:r w:rsidRPr="0088156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56A">
        <w:rPr>
          <w:rFonts w:cs="Arial"/>
          <w:bCs/>
          <w:sz w:val="22"/>
          <w:szCs w:val="22"/>
        </w:rPr>
        <w:t>TSG</w:t>
      </w:r>
      <w:r w:rsidR="00FB4B22" w:rsidRPr="0088156A">
        <w:rPr>
          <w:rFonts w:cs="Arial"/>
          <w:bCs/>
          <w:sz w:val="22"/>
          <w:szCs w:val="22"/>
        </w:rPr>
        <w:t>-SA3</w:t>
      </w:r>
      <w:r w:rsidRPr="0088156A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88156A">
        <w:rPr>
          <w:rFonts w:cs="Arial"/>
          <w:bCs/>
          <w:sz w:val="22"/>
          <w:szCs w:val="22"/>
        </w:rPr>
        <w:t xml:space="preserve">Meeting </w:t>
      </w:r>
      <w:r w:rsidR="00FB4B22" w:rsidRPr="0088156A">
        <w:rPr>
          <w:rFonts w:cs="Arial"/>
          <w:noProof w:val="0"/>
          <w:sz w:val="22"/>
          <w:szCs w:val="22"/>
        </w:rPr>
        <w:t>#11</w:t>
      </w:r>
      <w:r w:rsidR="00535974">
        <w:rPr>
          <w:rFonts w:cs="Arial"/>
          <w:noProof w:val="0"/>
          <w:sz w:val="22"/>
          <w:szCs w:val="22"/>
        </w:rPr>
        <w:t>3</w:t>
      </w:r>
      <w:r w:rsidRPr="0088156A">
        <w:rPr>
          <w:rFonts w:cs="Arial"/>
          <w:bCs/>
          <w:sz w:val="22"/>
          <w:szCs w:val="22"/>
        </w:rPr>
        <w:tab/>
      </w:r>
      <w:r w:rsidR="00FB4B22" w:rsidRPr="0088156A">
        <w:rPr>
          <w:rFonts w:cs="Arial"/>
          <w:bCs/>
          <w:sz w:val="22"/>
          <w:szCs w:val="22"/>
        </w:rPr>
        <w:t xml:space="preserve">         </w:t>
      </w:r>
      <w:r w:rsidR="00BE2941" w:rsidRPr="0088156A">
        <w:rPr>
          <w:rFonts w:cs="Arial"/>
          <w:noProof w:val="0"/>
          <w:sz w:val="22"/>
          <w:szCs w:val="22"/>
        </w:rPr>
        <w:t>S3</w:t>
      </w:r>
      <w:r w:rsidR="00183ADD" w:rsidRPr="0088156A">
        <w:rPr>
          <w:rFonts w:cs="Arial"/>
          <w:noProof w:val="0"/>
          <w:sz w:val="22"/>
          <w:szCs w:val="22"/>
        </w:rPr>
        <w:t>-</w:t>
      </w:r>
      <w:proofErr w:type="gramStart"/>
      <w:r w:rsidR="00BE2941" w:rsidRPr="0088156A">
        <w:rPr>
          <w:rFonts w:cs="Arial"/>
          <w:noProof w:val="0"/>
          <w:sz w:val="22"/>
          <w:szCs w:val="22"/>
        </w:rPr>
        <w:t>23</w:t>
      </w:r>
      <w:r w:rsidR="00BE2941" w:rsidRPr="00AC544D">
        <w:rPr>
          <w:rFonts w:cs="Arial"/>
          <w:noProof w:val="0"/>
          <w:sz w:val="22"/>
          <w:szCs w:val="22"/>
          <w:highlight w:val="yellow"/>
        </w:rPr>
        <w:t>nnnn</w:t>
      </w:r>
      <w:proofErr w:type="gramEnd"/>
    </w:p>
    <w:p w14:paraId="6FAE7D7A" w14:textId="3B56DF66" w:rsidR="004E3939" w:rsidRPr="0088156A" w:rsidRDefault="00535974" w:rsidP="00BE2941">
      <w:pPr>
        <w:pStyle w:val="Header"/>
        <w:tabs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88156A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4E3939" w:rsidRPr="0088156A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FB4B22" w:rsidRPr="0088156A">
        <w:rPr>
          <w:sz w:val="22"/>
          <w:szCs w:val="22"/>
        </w:rPr>
        <w:t xml:space="preserve"> </w:t>
      </w:r>
      <w:r>
        <w:rPr>
          <w:sz w:val="22"/>
          <w:szCs w:val="22"/>
        </w:rPr>
        <w:t>06</w:t>
      </w:r>
      <w:r w:rsidR="00FB4B22" w:rsidRPr="0088156A">
        <w:rPr>
          <w:sz w:val="22"/>
          <w:szCs w:val="22"/>
          <w:vertAlign w:val="superscript"/>
        </w:rPr>
        <w:t xml:space="preserve"> </w:t>
      </w:r>
      <w:r w:rsidR="004E3939" w:rsidRPr="0088156A">
        <w:rPr>
          <w:sz w:val="22"/>
          <w:szCs w:val="22"/>
        </w:rPr>
        <w:t xml:space="preserve">- </w:t>
      </w:r>
      <w:r>
        <w:rPr>
          <w:sz w:val="22"/>
          <w:szCs w:val="22"/>
        </w:rPr>
        <w:t>Nov</w:t>
      </w:r>
      <w:r w:rsidR="00FB4B22" w:rsidRPr="0088156A">
        <w:rPr>
          <w:sz w:val="22"/>
          <w:szCs w:val="22"/>
        </w:rPr>
        <w:t xml:space="preserve"> </w:t>
      </w:r>
      <w:r>
        <w:rPr>
          <w:sz w:val="22"/>
          <w:szCs w:val="22"/>
        </w:rPr>
        <w:t>10</w:t>
      </w:r>
      <w:r w:rsidR="00FB4B22" w:rsidRPr="0088156A">
        <w:rPr>
          <w:sz w:val="22"/>
          <w:szCs w:val="22"/>
        </w:rPr>
        <w:t>, 2023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2E884F57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</w:t>
      </w:r>
      <w:r w:rsidR="004E7BE7">
        <w:rPr>
          <w:rFonts w:ascii="Arial" w:hAnsi="Arial" w:cs="Arial"/>
          <w:sz w:val="22"/>
          <w:szCs w:val="22"/>
        </w:rPr>
        <w:t>2</w:t>
      </w:r>
      <w:r w:rsidR="00812C07">
        <w:rPr>
          <w:rFonts w:ascii="Arial" w:hAnsi="Arial" w:cs="Arial"/>
          <w:sz w:val="22"/>
          <w:szCs w:val="22"/>
        </w:rPr>
        <w:t xml:space="preserve"> </w:t>
      </w:r>
      <w:r w:rsidR="004E7BE7">
        <w:rPr>
          <w:rFonts w:ascii="Arial" w:hAnsi="Arial" w:cs="Arial"/>
          <w:sz w:val="22"/>
          <w:szCs w:val="22"/>
        </w:rPr>
        <w:t>Resynchronisation protection f5** for M</w:t>
      </w:r>
      <w:r w:rsidR="00D422F2">
        <w:rPr>
          <w:rFonts w:ascii="Arial" w:hAnsi="Arial" w:cs="Arial"/>
          <w:sz w:val="22"/>
          <w:szCs w:val="22"/>
        </w:rPr>
        <w:t>ILENAGE</w:t>
      </w:r>
      <w:r w:rsidR="004E7BE7">
        <w:rPr>
          <w:rFonts w:ascii="Arial" w:hAnsi="Arial" w:cs="Arial"/>
          <w:sz w:val="22"/>
          <w:szCs w:val="22"/>
        </w:rPr>
        <w:t xml:space="preserve">-128 and </w:t>
      </w:r>
      <w:proofErr w:type="spellStart"/>
      <w:r w:rsidR="004E7BE7">
        <w:rPr>
          <w:rFonts w:ascii="Arial" w:hAnsi="Arial" w:cs="Arial"/>
          <w:sz w:val="22"/>
          <w:szCs w:val="22"/>
        </w:rPr>
        <w:t>T</w:t>
      </w:r>
      <w:r w:rsidR="0029200E">
        <w:rPr>
          <w:rFonts w:ascii="Arial" w:hAnsi="Arial" w:cs="Arial"/>
          <w:sz w:val="22"/>
          <w:szCs w:val="22"/>
        </w:rPr>
        <w:t>uak</w:t>
      </w:r>
      <w:proofErr w:type="spellEnd"/>
      <w:r w:rsidR="00812C07">
        <w:rPr>
          <w:rFonts w:ascii="Arial" w:hAnsi="Arial" w:cs="Arial"/>
          <w:sz w:val="22"/>
          <w:szCs w:val="22"/>
        </w:rPr>
        <w:t>.</w:t>
      </w:r>
    </w:p>
    <w:p w14:paraId="6FAE7D7D" w14:textId="40268DA9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CA04F1">
        <w:rPr>
          <w:rFonts w:ascii="Arial" w:hAnsi="Arial" w:cs="Arial"/>
          <w:bCs/>
          <w:sz w:val="22"/>
          <w:szCs w:val="22"/>
        </w:rPr>
        <w:t>S3-220541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bookmarkEnd w:id="7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Source:</w:t>
      </w:r>
      <w:r w:rsidRPr="0088156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E2941" w:rsidRPr="00EE15A3">
        <w:rPr>
          <w:rFonts w:ascii="Arial" w:hAnsi="Arial" w:cs="Arial"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sz w:val="22"/>
          <w:szCs w:val="22"/>
        </w:rPr>
        <w:t>SAGE</w:t>
      </w:r>
      <w:bookmarkEnd w:id="8"/>
      <w:bookmarkEnd w:id="9"/>
      <w:bookmarkEnd w:id="10"/>
    </w:p>
    <w:p w14:paraId="6FAE7D82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BE2941" w:rsidRPr="00EE15A3">
        <w:rPr>
          <w:rFonts w:ascii="Arial" w:hAnsi="Arial" w:cs="Arial"/>
          <w:bCs/>
          <w:sz w:val="22"/>
          <w:szCs w:val="22"/>
        </w:rPr>
        <w:t>SA3</w:t>
      </w:r>
      <w:bookmarkEnd w:id="11"/>
      <w:bookmarkEnd w:id="12"/>
      <w:bookmarkEnd w:id="13"/>
      <w:bookmarkEnd w:id="14"/>
      <w:bookmarkEnd w:id="15"/>
      <w:bookmarkEnd w:id="16"/>
    </w:p>
    <w:p w14:paraId="6FAE7D8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88156A">
        <w:rPr>
          <w:rFonts w:ascii="Arial" w:hAnsi="Arial" w:cs="Arial"/>
          <w:b/>
          <w:sz w:val="22"/>
          <w:szCs w:val="22"/>
        </w:rPr>
        <w:t>Cc: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>SA3-LI</w:t>
      </w:r>
    </w:p>
    <w:bookmarkEnd w:id="17"/>
    <w:bookmarkEnd w:id="18"/>
    <w:p w14:paraId="6FAE7D8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AE7D8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bCs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bCs/>
          <w:sz w:val="22"/>
          <w:szCs w:val="22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B66DCD" w14:textId="6D927F14" w:rsidR="000338B4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</w:t>
      </w:r>
      <w:r w:rsidR="001870FE">
        <w:t>re</w:t>
      </w:r>
      <w:r w:rsidR="0073019E">
        <w:t xml:space="preserve">synchronisation protection function f5** for </w:t>
      </w:r>
      <w:r w:rsidR="00870FED">
        <w:t>M</w:t>
      </w:r>
      <w:r w:rsidR="004926B0">
        <w:t>ILENAGE</w:t>
      </w:r>
      <w:r w:rsidR="00870FED">
        <w:t xml:space="preserve">-128 and </w:t>
      </w:r>
      <w:proofErr w:type="spellStart"/>
      <w:r w:rsidR="00870FED">
        <w:t>T</w:t>
      </w:r>
      <w:r w:rsidR="0029200E">
        <w:t>uak</w:t>
      </w:r>
      <w:proofErr w:type="spellEnd"/>
      <w:r w:rsidR="0029200E">
        <w:t xml:space="preserve"> </w:t>
      </w:r>
      <w:r w:rsidR="00870FED">
        <w:t>is</w:t>
      </w:r>
      <w:r w:rsidR="00F836F7">
        <w:t xml:space="preserve"> completed. As previously </w:t>
      </w:r>
      <w:r w:rsidR="00EE7781">
        <w:t xml:space="preserve">indicated by SA3 [1], SAGE has </w:t>
      </w:r>
      <w:r w:rsidR="009978B9">
        <w:t>specified</w:t>
      </w:r>
      <w:r w:rsidR="00EE7781">
        <w:t xml:space="preserve"> the protection mechanism </w:t>
      </w:r>
      <w:r w:rsidR="00AD670C">
        <w:t>using the additional MAC</w:t>
      </w:r>
      <w:r w:rsidR="00E4607F">
        <w:t>-</w:t>
      </w:r>
      <w:r w:rsidR="00AD670C">
        <w:t>S input</w:t>
      </w:r>
      <w:r w:rsidR="00DD1105">
        <w:t xml:space="preserve"> (solution #4.1)</w:t>
      </w:r>
      <w:r w:rsidR="00AD670C">
        <w:t xml:space="preserve"> to construct a new function called f5** (or f5starstar)</w:t>
      </w:r>
      <w:r w:rsidR="009E59A4">
        <w:t xml:space="preserve">. The attached specification </w:t>
      </w:r>
      <w:r w:rsidR="000338B4">
        <w:t>describes in detail how MAC</w:t>
      </w:r>
      <w:r w:rsidR="00E4607F">
        <w:t>-</w:t>
      </w:r>
      <w:r w:rsidR="000338B4">
        <w:t>S should be used in both M</w:t>
      </w:r>
      <w:r w:rsidR="004926B0">
        <w:t>ILENAGE</w:t>
      </w:r>
      <w:r w:rsidR="000338B4">
        <w:t xml:space="preserve">-128 and in </w:t>
      </w:r>
      <w:proofErr w:type="spellStart"/>
      <w:r w:rsidR="000338B4">
        <w:t>T</w:t>
      </w:r>
      <w:r w:rsidR="0029200E">
        <w:t>uak</w:t>
      </w:r>
      <w:proofErr w:type="spellEnd"/>
      <w:r w:rsidR="000338B4">
        <w:t xml:space="preserve"> </w:t>
      </w:r>
      <w:proofErr w:type="gramStart"/>
      <w:r w:rsidR="000338B4">
        <w:t>in order to</w:t>
      </w:r>
      <w:proofErr w:type="gramEnd"/>
      <w:r w:rsidR="000338B4">
        <w:t xml:space="preserve"> </w:t>
      </w:r>
      <w:r w:rsidR="00BF69E8">
        <w:t>implement</w:t>
      </w:r>
      <w:r w:rsidR="000338B4">
        <w:t xml:space="preserve"> the f5** function.</w:t>
      </w:r>
    </w:p>
    <w:p w14:paraId="0AE94B70" w14:textId="2B94FF66" w:rsidR="00E56407" w:rsidRDefault="000338B4" w:rsidP="00E56407">
      <w:r>
        <w:t xml:space="preserve">The attached specification also includes </w:t>
      </w:r>
      <w:r w:rsidR="00E87D17">
        <w:t xml:space="preserve">test vectors for f5** as well as </w:t>
      </w:r>
      <w:r w:rsidR="00DD1105">
        <w:t xml:space="preserve">the rational of the design, combined with a security analysis. </w:t>
      </w:r>
      <w:r w:rsidR="00870FED">
        <w:t xml:space="preserve"> </w:t>
      </w:r>
      <w:r w:rsidR="00240AA0" w:rsidRPr="00EE15A3">
        <w:t xml:space="preserve"> </w:t>
      </w:r>
    </w:p>
    <w:p w14:paraId="159704A2" w14:textId="77777777" w:rsidR="00E56407" w:rsidRPr="00EE15A3" w:rsidRDefault="00E56407" w:rsidP="00E56407"/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6FAE7D97" w14:textId="5E6ED0F3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</w:t>
      </w:r>
      <w:r w:rsidR="00BF69E8">
        <w:t>20541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 </w:t>
      </w:r>
      <w:r w:rsidRPr="005F472C">
        <w:t xml:space="preserve">LS </w:t>
      </w:r>
      <w:r w:rsidR="00065131">
        <w:t>Reply on Resynchronisations</w:t>
      </w:r>
      <w:r w:rsidR="005F472C" w:rsidRPr="005F472C">
        <w:rPr>
          <w:rFonts w:ascii="Arial" w:hAnsi="Arial" w:cs="Arial"/>
        </w:rPr>
        <w:t>"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307C19E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</w:t>
      </w:r>
      <w:r w:rsidR="009978B9">
        <w:t>asks</w:t>
      </w:r>
      <w:r w:rsidR="00BE2941" w:rsidRPr="00DF2A90">
        <w:t xml:space="preserve">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F46FA" w14:textId="77777777" w:rsidR="006E5338" w:rsidRDefault="006E5338">
      <w:pPr>
        <w:spacing w:after="0"/>
      </w:pPr>
      <w:r>
        <w:separator/>
      </w:r>
    </w:p>
  </w:endnote>
  <w:endnote w:type="continuationSeparator" w:id="0">
    <w:p w14:paraId="3330810E" w14:textId="77777777" w:rsidR="006E5338" w:rsidRDefault="006E5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9577" w14:textId="77777777" w:rsidR="006E5338" w:rsidRDefault="006E5338">
      <w:pPr>
        <w:spacing w:after="0"/>
      </w:pPr>
      <w:r>
        <w:separator/>
      </w:r>
    </w:p>
  </w:footnote>
  <w:footnote w:type="continuationSeparator" w:id="0">
    <w:p w14:paraId="6240A45C" w14:textId="77777777" w:rsidR="006E5338" w:rsidRDefault="006E53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8B4"/>
    <w:rsid w:val="00065131"/>
    <w:rsid w:val="000F6242"/>
    <w:rsid w:val="0013449C"/>
    <w:rsid w:val="00183ADD"/>
    <w:rsid w:val="001870FE"/>
    <w:rsid w:val="001C496F"/>
    <w:rsid w:val="00240AA0"/>
    <w:rsid w:val="0029200E"/>
    <w:rsid w:val="002B7267"/>
    <w:rsid w:val="002C11A3"/>
    <w:rsid w:val="002F1940"/>
    <w:rsid w:val="00383545"/>
    <w:rsid w:val="00433500"/>
    <w:rsid w:val="00433F71"/>
    <w:rsid w:val="00440D43"/>
    <w:rsid w:val="004926B0"/>
    <w:rsid w:val="0049546C"/>
    <w:rsid w:val="004C31A8"/>
    <w:rsid w:val="004E3939"/>
    <w:rsid w:val="004E7BE7"/>
    <w:rsid w:val="00535974"/>
    <w:rsid w:val="005F472C"/>
    <w:rsid w:val="00667AE0"/>
    <w:rsid w:val="006D3D35"/>
    <w:rsid w:val="006E5338"/>
    <w:rsid w:val="0073019E"/>
    <w:rsid w:val="00731197"/>
    <w:rsid w:val="00786F1F"/>
    <w:rsid w:val="007F4F92"/>
    <w:rsid w:val="00812C07"/>
    <w:rsid w:val="00870FED"/>
    <w:rsid w:val="0088156A"/>
    <w:rsid w:val="008D772F"/>
    <w:rsid w:val="00925096"/>
    <w:rsid w:val="00975DAE"/>
    <w:rsid w:val="00984B72"/>
    <w:rsid w:val="0099764C"/>
    <w:rsid w:val="009978B9"/>
    <w:rsid w:val="009E59A4"/>
    <w:rsid w:val="00AC544D"/>
    <w:rsid w:val="00AD4BB4"/>
    <w:rsid w:val="00AD670C"/>
    <w:rsid w:val="00B97703"/>
    <w:rsid w:val="00BE2941"/>
    <w:rsid w:val="00BF69E8"/>
    <w:rsid w:val="00CA04F1"/>
    <w:rsid w:val="00CB19AA"/>
    <w:rsid w:val="00CB7B41"/>
    <w:rsid w:val="00CF6087"/>
    <w:rsid w:val="00D2757C"/>
    <w:rsid w:val="00D422F2"/>
    <w:rsid w:val="00DD1105"/>
    <w:rsid w:val="00DF2A90"/>
    <w:rsid w:val="00E4607F"/>
    <w:rsid w:val="00E56407"/>
    <w:rsid w:val="00E87D17"/>
    <w:rsid w:val="00EE15A3"/>
    <w:rsid w:val="00EE7781"/>
    <w:rsid w:val="00F836F7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Patrik Ekdahl</cp:lastModifiedBy>
  <cp:revision>41</cp:revision>
  <cp:lastPrinted>2002-04-23T07:10:00Z</cp:lastPrinted>
  <dcterms:created xsi:type="dcterms:W3CDTF">2023-07-04T12:36:00Z</dcterms:created>
  <dcterms:modified xsi:type="dcterms:W3CDTF">2023-10-26T07:15:00Z</dcterms:modified>
</cp:coreProperties>
</file>